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63CA" w14:textId="6BA8A1A0" w:rsidR="00A543BE" w:rsidRPr="00376830" w:rsidRDefault="00A543BE" w:rsidP="00027B86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376830">
        <w:rPr>
          <w:rFonts w:cs="Arial"/>
          <w:sz w:val="24"/>
          <w:szCs w:val="24"/>
        </w:rPr>
        <w:t>3GPP TSG-RAN WG4 Meeting #</w:t>
      </w:r>
      <w:r w:rsidRPr="00376830">
        <w:rPr>
          <w:rFonts w:cs="Arial"/>
        </w:rPr>
        <w:t xml:space="preserve"> </w:t>
      </w:r>
      <w:r w:rsidRPr="00376830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8bis</w:t>
      </w:r>
      <w:r w:rsidRPr="00376830">
        <w:rPr>
          <w:rFonts w:cs="Arial"/>
          <w:sz w:val="24"/>
          <w:szCs w:val="24"/>
        </w:rPr>
        <w:tab/>
      </w:r>
      <w:r w:rsidRPr="00376830">
        <w:rPr>
          <w:rFonts w:cs="Arial"/>
          <w:sz w:val="24"/>
          <w:szCs w:val="24"/>
        </w:rPr>
        <w:tab/>
      </w:r>
      <w:r w:rsidR="00FB205E" w:rsidRPr="00833E6F">
        <w:rPr>
          <w:rFonts w:cs="Arial"/>
          <w:sz w:val="20"/>
          <w:lang w:eastAsia="ko-KR"/>
        </w:rPr>
        <w:t>R4-23</w:t>
      </w:r>
      <w:r w:rsidR="0025363A">
        <w:rPr>
          <w:rFonts w:cs="Arial"/>
          <w:sz w:val="20"/>
          <w:lang w:eastAsia="ko-KR"/>
        </w:rPr>
        <w:t>17403</w:t>
      </w:r>
    </w:p>
    <w:p w14:paraId="2ECF3757" w14:textId="77777777" w:rsidR="00A543BE" w:rsidRPr="00376830" w:rsidRDefault="00A543BE" w:rsidP="00A543B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Xiamen</w:t>
      </w:r>
      <w:r w:rsidRPr="0037683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Pr="0037683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October</w:t>
      </w:r>
      <w:r w:rsidRPr="0037683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9</w:t>
      </w:r>
      <w:r w:rsidRPr="00376830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October</w:t>
      </w:r>
      <w:r w:rsidRPr="0037683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13</w:t>
      </w:r>
      <w:r w:rsidRPr="00376830">
        <w:rPr>
          <w:rFonts w:cs="Arial"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1882C" w:rsidR="001E41F3" w:rsidRPr="00410371" w:rsidRDefault="005004FD" w:rsidP="005004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3</w:t>
            </w:r>
            <w:r w:rsidR="00B8420A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begin"/>
            </w:r>
            <w:r w:rsidRPr="005004F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CC70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FC8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FB297" w:rsidR="001E41F3" w:rsidRPr="00410371" w:rsidRDefault="005004FD" w:rsidP="005004FD">
            <w:pPr>
              <w:pStyle w:val="CRCoverPage"/>
              <w:spacing w:after="0"/>
              <w:rPr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1</w:t>
            </w:r>
            <w:r w:rsidR="00A543BE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</w:t>
            </w:r>
            <w:r w:rsidR="00A543BE">
              <w:rPr>
                <w:b/>
                <w:noProof/>
                <w:sz w:val="28"/>
              </w:rPr>
              <w:t>3</w:t>
            </w:r>
            <w:r w:rsidRPr="005004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C926A8" w:rsidR="00F25D98" w:rsidRDefault="00A76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E1E52" w:rsidR="001E41F3" w:rsidRDefault="00FC6700">
            <w:pPr>
              <w:pStyle w:val="CRCoverPage"/>
              <w:spacing w:after="0"/>
              <w:ind w:left="100"/>
              <w:rPr>
                <w:noProof/>
              </w:rPr>
            </w:pPr>
            <w:r w:rsidRPr="00FC6700">
              <w:t>draft CR on DCI based TCI state switch and active TCI state list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4C7CC" w:rsidR="001E41F3" w:rsidRDefault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AC5F3" w:rsidR="001E41F3" w:rsidRDefault="005004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A566B" w:rsidR="005004FD" w:rsidRDefault="00FC6700" w:rsidP="005004FD">
            <w:pPr>
              <w:pStyle w:val="CRCoverPage"/>
              <w:spacing w:after="0"/>
              <w:ind w:left="100"/>
              <w:rPr>
                <w:noProof/>
              </w:rPr>
            </w:pPr>
            <w:r w:rsidRPr="00FC6700">
              <w:rPr>
                <w:rFonts w:cs="Arial"/>
                <w:sz w:val="18"/>
                <w:szCs w:val="18"/>
                <w:lang w:eastAsia="ja-JP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004FD" w:rsidRDefault="005004FD" w:rsidP="00500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004FD" w:rsidRDefault="005004FD" w:rsidP="00500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12519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</w:t>
            </w:r>
            <w:r w:rsidR="00B8420A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24</w:t>
            </w:r>
          </w:p>
        </w:tc>
      </w:tr>
      <w:tr w:rsidR="005004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26FA11" w:rsidR="005004FD" w:rsidRDefault="00A543BE" w:rsidP="00500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004FD" w:rsidRDefault="005004FD" w:rsidP="00500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2CE5D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43BE">
              <w:t>8</w:t>
            </w:r>
          </w:p>
        </w:tc>
      </w:tr>
      <w:tr w:rsidR="005004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004FD" w:rsidRDefault="005004FD" w:rsidP="00500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004FD" w:rsidRDefault="005004FD" w:rsidP="00500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004FD" w:rsidRPr="007C2097" w:rsidRDefault="005004FD" w:rsidP="00500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04FD" w14:paraId="7FBEB8E7" w14:textId="77777777" w:rsidTr="00547111">
        <w:tc>
          <w:tcPr>
            <w:tcW w:w="1843" w:type="dxa"/>
          </w:tcPr>
          <w:p w14:paraId="44A3A604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FBB5CD" w:rsidR="007D29E9" w:rsidRDefault="001F4999" w:rsidP="00D513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draft CR is to update the agreed big draft CR agreed in </w:t>
            </w:r>
            <w:r w:rsidRPr="00C51C7A">
              <w:t>R4-2312153</w:t>
            </w:r>
            <w:r>
              <w:t>.</w:t>
            </w:r>
          </w:p>
        </w:tc>
      </w:tr>
      <w:tr w:rsidR="00B842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A84B" w14:textId="77777777" w:rsidR="00FC6700" w:rsidRDefault="00FC6700" w:rsidP="00FC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Major changes to the following clauses:</w:t>
            </w:r>
          </w:p>
          <w:p w14:paraId="209D0CBB" w14:textId="77777777" w:rsidR="00FC6700" w:rsidRDefault="00FC6700" w:rsidP="00FC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In 8.10D.1, clarify the applicability of the requirements. </w:t>
            </w:r>
          </w:p>
          <w:p w14:paraId="43FE2059" w14:textId="77777777" w:rsidR="00FC6700" w:rsidRDefault="00FC6700" w:rsidP="00FC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In 8.10D.2, clarify that Dual TCI states are QCL-ed with typeD to the latest reported beam pair. </w:t>
            </w:r>
          </w:p>
          <w:p w14:paraId="31C656EC" w14:textId="1520800A" w:rsidR="00B8420A" w:rsidRDefault="00FC6700" w:rsidP="00FC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</w:rPr>
              <w:tab/>
              <w:t>In 8.10D.4, add the conditions for the requirement to apply.</w:t>
            </w:r>
          </w:p>
        </w:tc>
      </w:tr>
      <w:tr w:rsidR="00B842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8834E" w:rsidR="00B8420A" w:rsidRDefault="001F4999" w:rsidP="00B8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not complete.</w:t>
            </w:r>
          </w:p>
        </w:tc>
      </w:tr>
      <w:tr w:rsidR="00B8420A" w14:paraId="034AF533" w14:textId="77777777" w:rsidTr="00547111">
        <w:tc>
          <w:tcPr>
            <w:tcW w:w="2694" w:type="dxa"/>
            <w:gridSpan w:val="2"/>
          </w:tcPr>
          <w:p w14:paraId="39D9EB5B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5F1AA" w:rsidR="00B8420A" w:rsidRDefault="006B1094" w:rsidP="00B8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8.10D.1, 8.10D.2, 8.10D.4</w:t>
            </w:r>
          </w:p>
        </w:tc>
      </w:tr>
      <w:tr w:rsidR="00B842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35275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DF04C8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7EDA2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84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741EC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</w:p>
        </w:tc>
      </w:tr>
      <w:tr w:rsidR="00B842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42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420A" w:rsidRPr="008863B9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420A" w:rsidRPr="008863B9" w:rsidRDefault="00B8420A" w:rsidP="00B84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2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7AD96" w14:textId="77777777" w:rsidR="00A76638" w:rsidRPr="00217569" w:rsidRDefault="00A76638" w:rsidP="00A766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5D48104" w14:textId="77777777" w:rsidR="00EF44F3" w:rsidRDefault="00EF44F3">
      <w:pPr>
        <w:rPr>
          <w:noProof/>
        </w:rPr>
      </w:pPr>
    </w:p>
    <w:p w14:paraId="284CF727" w14:textId="29719CFD" w:rsidR="00DA7331" w:rsidRPr="00AB1CB5" w:rsidRDefault="00DA7331" w:rsidP="00AB1CB5">
      <w:pPr>
        <w:pStyle w:val="Heading2"/>
        <w:rPr>
          <w:ins w:id="2" w:author="Steven Chen" w:date="2023-10-13T13:01:00Z"/>
          <w:rFonts w:eastAsia="Malgun Gothic"/>
          <w:lang w:val="en-US"/>
        </w:rPr>
      </w:pPr>
      <w:ins w:id="3" w:author="Steven Chen" w:date="2023-10-13T13:01:00Z">
        <w:r w:rsidRPr="009C5807">
          <w:t>8.10</w:t>
        </w:r>
        <w:r>
          <w:t>D</w:t>
        </w:r>
        <w:r w:rsidRPr="009C5807">
          <w:tab/>
        </w:r>
        <w:r w:rsidRPr="009C5807">
          <w:rPr>
            <w:rFonts w:eastAsia="Malgun Gothic"/>
            <w:lang w:val="en-US"/>
          </w:rPr>
          <w:t xml:space="preserve">Active </w:t>
        </w:r>
      </w:ins>
      <w:ins w:id="4" w:author="Ericsson, Venkat" w:date="2023-10-13T08:11:00Z">
        <w:r w:rsidR="00421FDB">
          <w:rPr>
            <w:rFonts w:eastAsia="Malgun Gothic"/>
            <w:lang w:val="en-US"/>
          </w:rPr>
          <w:t xml:space="preserve">DL </w:t>
        </w:r>
      </w:ins>
      <w:ins w:id="5" w:author="Steven Chen" w:date="2023-10-13T13:01:00Z">
        <w:r w:rsidRPr="009C5807">
          <w:rPr>
            <w:rFonts w:eastAsia="Malgun Gothic"/>
            <w:lang w:val="en-US"/>
          </w:rPr>
          <w:t>TCI state switching delay</w:t>
        </w:r>
        <w:r>
          <w:rPr>
            <w:rFonts w:eastAsia="Malgun Gothic"/>
            <w:lang w:val="en-US"/>
          </w:rPr>
          <w:t xml:space="preserve"> for UE operating in FR2-1 and </w:t>
        </w:r>
        <w:r w:rsidRPr="00F21EDB">
          <w:rPr>
            <w:rFonts w:eastAsia="Malgun Gothic"/>
            <w:lang w:val="en-US"/>
          </w:rPr>
          <w:t>configured with groupBasedBeamReporting-r17</w:t>
        </w:r>
      </w:ins>
    </w:p>
    <w:p w14:paraId="2BB26DC2" w14:textId="77777777" w:rsidR="00DA7331" w:rsidRPr="009C5807" w:rsidRDefault="00DA7331" w:rsidP="00DA7331">
      <w:pPr>
        <w:keepNext/>
        <w:keepLines/>
        <w:spacing w:before="120"/>
        <w:ind w:left="1134" w:hanging="1134"/>
        <w:outlineLvl w:val="2"/>
        <w:rPr>
          <w:ins w:id="6" w:author="Steven Chen" w:date="2023-10-13T13:01:00Z"/>
          <w:rFonts w:ascii="Arial" w:hAnsi="Arial"/>
          <w:sz w:val="28"/>
          <w:lang w:val="en-US"/>
        </w:rPr>
      </w:pPr>
      <w:ins w:id="7" w:author="Steven Chen" w:date="2023-10-13T13:01:00Z">
        <w:r w:rsidRPr="009C5807">
          <w:rPr>
            <w:rFonts w:ascii="Arial" w:hAnsi="Arial"/>
            <w:sz w:val="28"/>
            <w:lang w:val="en-US"/>
          </w:rPr>
          <w:t>8.</w:t>
        </w:r>
        <w:r w:rsidRPr="009C5807">
          <w:rPr>
            <w:rFonts w:ascii="Arial" w:eastAsia="Malgun Gothic" w:hAnsi="Arial"/>
            <w:sz w:val="28"/>
            <w:lang w:val="en-US"/>
          </w:rPr>
          <w:t>10</w:t>
        </w:r>
        <w:r>
          <w:rPr>
            <w:rFonts w:ascii="Arial" w:eastAsia="Malgun Gothic" w:hAnsi="Arial"/>
            <w:sz w:val="28"/>
            <w:lang w:val="en-US"/>
          </w:rPr>
          <w:t>D</w:t>
        </w:r>
        <w:r w:rsidRPr="009C5807">
          <w:rPr>
            <w:rFonts w:ascii="Arial" w:hAnsi="Arial"/>
            <w:sz w:val="28"/>
            <w:lang w:val="en-US"/>
          </w:rPr>
          <w:t>.1</w:t>
        </w:r>
        <w:r w:rsidRPr="009C5807">
          <w:rPr>
            <w:rFonts w:ascii="Arial" w:hAnsi="Arial"/>
            <w:sz w:val="28"/>
            <w:lang w:val="en-US"/>
          </w:rPr>
          <w:tab/>
          <w:t>Introduction</w:t>
        </w:r>
      </w:ins>
    </w:p>
    <w:p w14:paraId="7729761A" w14:textId="7431C5C7" w:rsidR="00DA7331" w:rsidRPr="009C5807" w:rsidRDefault="00DA7331" w:rsidP="00DA7331">
      <w:pPr>
        <w:rPr>
          <w:ins w:id="8" w:author="Steven Chen" w:date="2023-10-13T13:01:00Z"/>
          <w:rFonts w:eastAsia="Malgun Gothic"/>
          <w:lang w:eastAsia="zh-CN"/>
        </w:rPr>
      </w:pPr>
      <w:ins w:id="9" w:author="Steven Chen" w:date="2023-10-13T13:01:00Z">
        <w:r w:rsidRPr="009C5807">
          <w:rPr>
            <w:lang w:eastAsia="zh-CN"/>
          </w:rPr>
          <w:t>The requirements in this clause apply for a UE configured with</w:t>
        </w:r>
        <w:r w:rsidRPr="00E1283D">
          <w:rPr>
            <w:lang w:eastAsia="zh-CN"/>
          </w:rPr>
          <w:t xml:space="preserve"> groupBasedBeamReporting-r17</w:t>
        </w:r>
        <w:r>
          <w:rPr>
            <w:lang w:eastAsia="zh-CN"/>
          </w:rPr>
          <w:t xml:space="preserve"> and dual </w:t>
        </w:r>
        <w:r w:rsidRPr="009C5807">
          <w:rPr>
            <w:rFonts w:eastAsia="Malgun Gothic"/>
            <w:lang w:eastAsia="zh-CN"/>
          </w:rPr>
          <w:t>TCI state configurations</w:t>
        </w:r>
        <w:r w:rsidRPr="009C5807">
          <w:rPr>
            <w:lang w:val="en-US"/>
          </w:rPr>
          <w:t xml:space="preserve"> on </w:t>
        </w:r>
      </w:ins>
      <w:ins w:id="10" w:author="New changes in RAN4#108bis" w:date="2023-10-13T13:01:00Z">
        <w:r w:rsidR="00EA2247">
          <w:rPr>
            <w:lang w:val="en-US"/>
          </w:rPr>
          <w:t>PCell</w:t>
        </w:r>
      </w:ins>
      <w:ins w:id="11" w:author="Steven Chen" w:date="2023-10-13T13:01:00Z">
        <w:del w:id="12" w:author="New changes in RAN4#108bis" w:date="2023-10-13T13:44:00Z">
          <w:r w:rsidRPr="009C5807" w:rsidDel="002C7658">
            <w:rPr>
              <w:rFonts w:eastAsia="Malgun Gothic"/>
              <w:lang w:val="en-US" w:eastAsia="zh-CN"/>
            </w:rPr>
            <w:delText>serving cell</w:delText>
          </w:r>
        </w:del>
        <w:r w:rsidRPr="009C5807">
          <w:rPr>
            <w:lang w:val="en-US"/>
          </w:rPr>
          <w:t xml:space="preserve"> in standalone NR</w:t>
        </w:r>
      </w:ins>
      <w:ins w:id="13" w:author="New changes in RAN4#108bis" w:date="2023-10-13T13:46:00Z">
        <w:r w:rsidR="00586881">
          <w:rPr>
            <w:lang w:val="en-US"/>
          </w:rPr>
          <w:t xml:space="preserve">, assuming </w:t>
        </w:r>
        <w:r w:rsidR="00586881" w:rsidRPr="00652447">
          <w:rPr>
            <w:lang w:val="en-US"/>
          </w:rPr>
          <w:t xml:space="preserve">dual target TCI states </w:t>
        </w:r>
        <w:r w:rsidR="00586881">
          <w:rPr>
            <w:lang w:val="en-US"/>
          </w:rPr>
          <w:t xml:space="preserve">are </w:t>
        </w:r>
        <w:proofErr w:type="gramStart"/>
        <w:r w:rsidR="00586881">
          <w:rPr>
            <w:lang w:val="en-US"/>
          </w:rPr>
          <w:t>known</w:t>
        </w:r>
        <w:proofErr w:type="gramEnd"/>
        <w:r w:rsidR="00586881">
          <w:rPr>
            <w:lang w:val="en-US"/>
          </w:rPr>
          <w:t xml:space="preserve"> and the </w:t>
        </w:r>
        <w:r w:rsidR="00586881" w:rsidRPr="00652447">
          <w:rPr>
            <w:lang w:val="en-US"/>
          </w:rPr>
          <w:t xml:space="preserve">UE can receive </w:t>
        </w:r>
        <w:r w:rsidR="00586881">
          <w:rPr>
            <w:lang w:val="en-US"/>
          </w:rPr>
          <w:t xml:space="preserve">the </w:t>
        </w:r>
        <w:r w:rsidR="00586881" w:rsidRPr="00652447">
          <w:rPr>
            <w:lang w:val="en-US"/>
          </w:rPr>
          <w:t>dual target TCI states simultaneously</w:t>
        </w:r>
        <w:r w:rsidR="00586881">
          <w:rPr>
            <w:lang w:val="en-US"/>
          </w:rPr>
          <w:t xml:space="preserve">, </w:t>
        </w:r>
        <w:r w:rsidR="00586881">
          <w:rPr>
            <w:lang w:eastAsia="zh-CN"/>
          </w:rPr>
          <w:t>where the known conditions are defined in 8.10D.2</w:t>
        </w:r>
      </w:ins>
      <w:ins w:id="14" w:author="Steven Chen" w:date="2023-10-13T13:01:00Z">
        <w:r w:rsidRPr="009C5807">
          <w:rPr>
            <w:lang w:eastAsia="zh-CN"/>
          </w:rPr>
          <w:t xml:space="preserve">. UE shall complete the switch of active </w:t>
        </w:r>
        <w:r w:rsidRPr="009C5807">
          <w:rPr>
            <w:rFonts w:eastAsia="Malgun Gothic"/>
            <w:lang w:eastAsia="zh-CN"/>
          </w:rPr>
          <w:t xml:space="preserve">TCI state </w:t>
        </w:r>
        <w:r w:rsidRPr="009C5807">
          <w:rPr>
            <w:lang w:eastAsia="zh-CN"/>
          </w:rPr>
          <w:t>within the delay defined in this clause.</w:t>
        </w:r>
      </w:ins>
    </w:p>
    <w:p w14:paraId="0CA4C05B" w14:textId="77777777" w:rsidR="00DA7331" w:rsidRPr="009C5807" w:rsidRDefault="00DA7331" w:rsidP="00DA7331">
      <w:pPr>
        <w:keepNext/>
        <w:keepLines/>
        <w:spacing w:before="120"/>
        <w:ind w:left="1134" w:hanging="1134"/>
        <w:outlineLvl w:val="2"/>
        <w:rPr>
          <w:ins w:id="15" w:author="Steven Chen" w:date="2023-10-13T13:01:00Z"/>
          <w:rFonts w:ascii="Arial" w:hAnsi="Arial"/>
          <w:sz w:val="28"/>
          <w:lang w:val="en-US"/>
        </w:rPr>
      </w:pPr>
      <w:ins w:id="16" w:author="Steven Chen" w:date="2023-10-13T13:01:00Z">
        <w:r w:rsidRPr="009C5807">
          <w:rPr>
            <w:rFonts w:ascii="Arial" w:hAnsi="Arial"/>
            <w:sz w:val="28"/>
            <w:lang w:val="en-US"/>
          </w:rPr>
          <w:t>8.10</w:t>
        </w:r>
        <w:r>
          <w:rPr>
            <w:rFonts w:ascii="Arial" w:hAnsi="Arial"/>
            <w:sz w:val="28"/>
            <w:lang w:val="en-US"/>
          </w:rPr>
          <w:t>D</w:t>
        </w:r>
        <w:r w:rsidRPr="009C5807">
          <w:rPr>
            <w:rFonts w:ascii="Arial" w:hAnsi="Arial"/>
            <w:sz w:val="28"/>
            <w:lang w:val="en-US"/>
          </w:rPr>
          <w:t>.2</w:t>
        </w:r>
        <w:r w:rsidRPr="009C5807">
          <w:rPr>
            <w:rFonts w:ascii="Arial" w:hAnsi="Arial"/>
            <w:sz w:val="28"/>
            <w:lang w:val="en-US"/>
          </w:rPr>
          <w:tab/>
          <w:t>Known conditions for TCI state</w:t>
        </w:r>
      </w:ins>
    </w:p>
    <w:p w14:paraId="27740EBE" w14:textId="77777777" w:rsidR="00DA7331" w:rsidRPr="009C5807" w:rsidRDefault="00DA7331" w:rsidP="00DA7331">
      <w:pPr>
        <w:tabs>
          <w:tab w:val="left" w:pos="0"/>
        </w:tabs>
        <w:rPr>
          <w:ins w:id="17" w:author="Steven Chen" w:date="2023-10-13T13:01:00Z"/>
          <w:rFonts w:eastAsia="Malgun Gothic" w:cs="v4.2.0"/>
          <w:lang w:eastAsia="zh-CN"/>
        </w:rPr>
      </w:pPr>
      <w:ins w:id="18" w:author="Steven Chen" w:date="2023-10-13T13:01:00Z">
        <w:r w:rsidRPr="009C5807">
          <w:rPr>
            <w:rFonts w:eastAsia="Malgun Gothic" w:cs="v4.2.0"/>
            <w:lang w:val="en-US" w:eastAsia="zh-CN"/>
          </w:rPr>
          <w:t>T</w:t>
        </w:r>
        <w:r w:rsidRPr="009C5807">
          <w:rPr>
            <w:rFonts w:eastAsia="Malgun Gothic" w:cs="v4.2.0"/>
            <w:lang w:eastAsia="zh-CN"/>
          </w:rPr>
          <w:t xml:space="preserve">he </w:t>
        </w:r>
        <w:r>
          <w:rPr>
            <w:rFonts w:eastAsia="Malgun Gothic" w:cs="v4.2.0"/>
            <w:lang w:eastAsia="zh-CN"/>
          </w:rPr>
          <w:t xml:space="preserve">dual </w:t>
        </w:r>
        <w:r w:rsidRPr="009C5807">
          <w:rPr>
            <w:rFonts w:eastAsia="Malgun Gothic" w:cs="v4.2.0"/>
            <w:lang w:eastAsia="zh-CN"/>
          </w:rPr>
          <w:t xml:space="preserve">TCI state </w:t>
        </w:r>
        <w:r>
          <w:rPr>
            <w:rFonts w:eastAsia="Malgun Gothic" w:cs="v4.2.0"/>
            <w:lang w:eastAsia="zh-CN"/>
          </w:rPr>
          <w:t>are</w:t>
        </w:r>
        <w:r w:rsidRPr="009C5807">
          <w:rPr>
            <w:rFonts w:eastAsia="Malgun Gothic" w:cs="v4.2.0"/>
            <w:lang w:eastAsia="zh-CN"/>
          </w:rPr>
          <w:t xml:space="preserve"> known if the following conditions are met:</w:t>
        </w:r>
      </w:ins>
    </w:p>
    <w:p w14:paraId="2A6664E5" w14:textId="17064C86" w:rsidR="00DA7331" w:rsidRDefault="00DA7331" w:rsidP="00DA7331">
      <w:pPr>
        <w:pStyle w:val="B1"/>
        <w:rPr>
          <w:ins w:id="19" w:author="Steven Chen" w:date="2023-10-13T13:01:00Z"/>
        </w:rPr>
      </w:pPr>
      <w:ins w:id="20" w:author="Steven Chen" w:date="2023-10-13T13:01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D</w:t>
        </w:r>
        <w:r w:rsidRPr="008263F4">
          <w:rPr>
            <w:lang w:eastAsia="zh-CN"/>
          </w:rPr>
          <w:t>ual TCI states are QCL-ed</w:t>
        </w:r>
        <w:r>
          <w:rPr>
            <w:lang w:eastAsia="zh-CN"/>
          </w:rPr>
          <w:t xml:space="preserve"> with </w:t>
        </w:r>
        <w:proofErr w:type="spellStart"/>
        <w:r>
          <w:rPr>
            <w:lang w:eastAsia="zh-CN"/>
          </w:rPr>
          <w:t>typeD</w:t>
        </w:r>
        <w:proofErr w:type="spellEnd"/>
        <w:r w:rsidRPr="008263F4">
          <w:rPr>
            <w:lang w:eastAsia="zh-CN"/>
          </w:rPr>
          <w:t xml:space="preserve"> to </w:t>
        </w:r>
      </w:ins>
      <w:ins w:id="21" w:author="New changes in RAN4#108bis" w:date="2023-10-13T13:47:00Z">
        <w:r w:rsidR="00D50365">
          <w:rPr>
            <w:lang w:eastAsia="zh-CN"/>
          </w:rPr>
          <w:t xml:space="preserve">the latest </w:t>
        </w:r>
      </w:ins>
      <w:ins w:id="22" w:author="Steven Chen" w:date="2023-10-13T13:01:00Z">
        <w:r w:rsidRPr="008263F4">
          <w:rPr>
            <w:lang w:eastAsia="zh-CN"/>
          </w:rPr>
          <w:t>reported beam pair (i.e., RS resources pair) within one group</w:t>
        </w:r>
      </w:ins>
    </w:p>
    <w:p w14:paraId="35395ED0" w14:textId="77777777" w:rsidR="00DA7331" w:rsidRDefault="00DA7331" w:rsidP="00DA7331">
      <w:pPr>
        <w:pStyle w:val="B1"/>
        <w:rPr>
          <w:ins w:id="23" w:author="Steven Chen" w:date="2023-10-13T13:01:00Z"/>
          <w:lang w:eastAsia="zh-CN"/>
        </w:rPr>
      </w:pPr>
      <w:ins w:id="24" w:author="Steven Chen" w:date="2023-10-13T13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263F4">
          <w:rPr>
            <w:lang w:eastAsia="zh-CN"/>
          </w:rPr>
          <w:t>The dual TCI states</w:t>
        </w:r>
        <w:r>
          <w:rPr>
            <w:lang w:eastAsia="zh-CN"/>
          </w:rPr>
          <w:t xml:space="preserve"> and all the RSs </w:t>
        </w:r>
        <w:r w:rsidRPr="008263F4">
          <w:rPr>
            <w:lang w:eastAsia="zh-CN"/>
          </w:rPr>
          <w:t xml:space="preserve">in the </w:t>
        </w:r>
        <w:r>
          <w:rPr>
            <w:lang w:eastAsia="zh-CN"/>
          </w:rPr>
          <w:t xml:space="preserve">two </w:t>
        </w:r>
        <w:r w:rsidRPr="008263F4">
          <w:rPr>
            <w:lang w:eastAsia="zh-CN"/>
          </w:rPr>
          <w:t>QCL chain</w:t>
        </w:r>
        <w:r>
          <w:rPr>
            <w:lang w:eastAsia="zh-CN"/>
          </w:rPr>
          <w:t>s</w:t>
        </w:r>
        <w:r w:rsidRPr="008263F4">
          <w:rPr>
            <w:lang w:eastAsia="zh-CN"/>
          </w:rPr>
          <w:t xml:space="preserve"> remain detectable during the TCI state switching period</w:t>
        </w:r>
      </w:ins>
    </w:p>
    <w:p w14:paraId="74F71F2F" w14:textId="77777777" w:rsidR="00DA7331" w:rsidRPr="009C5807" w:rsidRDefault="00DA7331" w:rsidP="00DA7331">
      <w:pPr>
        <w:pStyle w:val="B3"/>
        <w:rPr>
          <w:ins w:id="25" w:author="Steven Chen" w:date="2023-10-13T13:01:00Z"/>
          <w:lang w:eastAsia="zh-CN"/>
        </w:rPr>
      </w:pPr>
      <w:ins w:id="26" w:author="Steven Chen" w:date="2023-10-13T13:01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SNR of the TCI state </w:t>
        </w:r>
        <w:r w:rsidRPr="009C5807">
          <w:rPr>
            <w:rFonts w:eastAsia="Calibri"/>
          </w:rPr>
          <w:t>≥</w:t>
        </w:r>
        <w:r w:rsidRPr="009C5807">
          <w:rPr>
            <w:lang w:eastAsia="zh-CN"/>
          </w:rPr>
          <w:t xml:space="preserve"> -3dB</w:t>
        </w:r>
      </w:ins>
    </w:p>
    <w:p w14:paraId="4774552B" w14:textId="77777777" w:rsidR="00DA7331" w:rsidRPr="009C5807" w:rsidRDefault="00DA7331" w:rsidP="00DA7331">
      <w:pPr>
        <w:pStyle w:val="B2"/>
        <w:ind w:left="568"/>
        <w:rPr>
          <w:ins w:id="27" w:author="Steven Chen" w:date="2023-10-13T13:01:00Z"/>
          <w:lang w:eastAsia="zh-CN"/>
        </w:rPr>
      </w:pPr>
      <w:ins w:id="28" w:author="Steven Chen" w:date="2023-10-13T13:01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AE654B">
          <w:rPr>
            <w:lang w:eastAsia="zh-CN"/>
          </w:rPr>
          <w:t>RS</w:t>
        </w:r>
        <w:r>
          <w:rPr>
            <w:lang w:eastAsia="zh-CN"/>
          </w:rPr>
          <w:t xml:space="preserve"> resource pair</w:t>
        </w:r>
        <w:r w:rsidRPr="00AE654B">
          <w:rPr>
            <w:lang w:eastAsia="zh-CN"/>
          </w:rPr>
          <w:t xml:space="preserve"> configured for dual TCI states </w:t>
        </w:r>
        <w:r>
          <w:rPr>
            <w:lang w:eastAsia="zh-CN"/>
          </w:rPr>
          <w:t>is</w:t>
        </w:r>
        <w:r w:rsidRPr="00AE654B">
          <w:rPr>
            <w:lang w:eastAsia="zh-CN"/>
          </w:rPr>
          <w:t xml:space="preserve"> reported in last [1280]ms</w:t>
        </w:r>
      </w:ins>
    </w:p>
    <w:p w14:paraId="54F43FA4" w14:textId="1F8F92F7" w:rsidR="00DA7331" w:rsidRPr="009D32A7" w:rsidRDefault="00D50365" w:rsidP="00DA7331">
      <w:pPr>
        <w:rPr>
          <w:ins w:id="29" w:author="Steven Chen" w:date="2023-10-13T13:01:00Z"/>
        </w:rPr>
      </w:pPr>
      <w:ins w:id="30" w:author="New changes in RAN4#108bis" w:date="2023-10-13T13:47:00Z">
        <w:r>
          <w:t>Editor’s n</w:t>
        </w:r>
      </w:ins>
      <w:ins w:id="31" w:author="Steven Chen" w:date="2023-10-13T13:01:00Z">
        <w:del w:id="32" w:author="New changes in RAN4#108bis" w:date="2023-10-13T13:47:00Z">
          <w:r w:rsidR="00DA7331" w:rsidRPr="009D32A7" w:rsidDel="00D50365">
            <w:delText>N</w:delText>
          </w:r>
        </w:del>
        <w:r w:rsidR="00DA7331" w:rsidRPr="009D32A7">
          <w:t>ote: FFS whether additional conditions are needed for tests.</w:t>
        </w:r>
      </w:ins>
    </w:p>
    <w:p w14:paraId="393A5B6F" w14:textId="77777777" w:rsidR="00DA7331" w:rsidRDefault="00DA7331" w:rsidP="00DA7331">
      <w:pPr>
        <w:rPr>
          <w:rFonts w:eastAsia="Malgun Gothic"/>
          <w:lang w:eastAsia="zh-CN"/>
        </w:rPr>
      </w:pPr>
    </w:p>
    <w:p w14:paraId="429DD19A" w14:textId="77777777" w:rsidR="009F07CC" w:rsidRPr="00217569" w:rsidRDefault="009F07CC" w:rsidP="009F07C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3975FD2" w14:textId="77777777" w:rsidR="009F07CC" w:rsidRDefault="009F07CC" w:rsidP="00DA7331">
      <w:pPr>
        <w:rPr>
          <w:rFonts w:eastAsia="Malgun Gothic"/>
          <w:lang w:eastAsia="zh-CN"/>
        </w:rPr>
      </w:pPr>
    </w:p>
    <w:p w14:paraId="1FE375BD" w14:textId="3236A0E5" w:rsidR="009F07CC" w:rsidRPr="009F07CC" w:rsidRDefault="009F07CC" w:rsidP="009F07C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1CC83B8D" w14:textId="77777777" w:rsidR="009F07CC" w:rsidRDefault="009F07CC" w:rsidP="00DA7331">
      <w:pPr>
        <w:rPr>
          <w:ins w:id="33" w:author="Steven Chen" w:date="2023-10-13T13:01:00Z"/>
          <w:rFonts w:eastAsia="Malgun Gothic"/>
          <w:lang w:eastAsia="zh-CN"/>
        </w:rPr>
      </w:pPr>
    </w:p>
    <w:p w14:paraId="35447FBC" w14:textId="15D08234" w:rsidR="00DA7331" w:rsidRPr="009C5807" w:rsidRDefault="00DA7331" w:rsidP="00DA7331">
      <w:pPr>
        <w:pStyle w:val="Heading3"/>
        <w:rPr>
          <w:ins w:id="34" w:author="Steven Chen" w:date="2023-10-13T13:01:00Z"/>
          <w:lang w:val="en-US"/>
        </w:rPr>
      </w:pPr>
      <w:ins w:id="35" w:author="Steven Chen" w:date="2023-10-13T13:01:00Z">
        <w:r w:rsidRPr="009C5807">
          <w:rPr>
            <w:rFonts w:eastAsia="Malgun Gothic"/>
            <w:lang w:val="en-US"/>
          </w:rPr>
          <w:t>8.10</w:t>
        </w:r>
        <w:r>
          <w:rPr>
            <w:rFonts w:eastAsia="Malgun Gothic"/>
            <w:lang w:val="en-US"/>
          </w:rPr>
          <w:t>D</w:t>
        </w:r>
        <w:r w:rsidRPr="009C5807">
          <w:rPr>
            <w:rFonts w:eastAsia="Malgun Gothic"/>
            <w:lang w:val="en-US"/>
          </w:rPr>
          <w:t>.4</w:t>
        </w:r>
        <w:r w:rsidRPr="009C5807">
          <w:rPr>
            <w:lang w:val="en-US"/>
          </w:rPr>
          <w:tab/>
          <w:t xml:space="preserve">DCI based </w:t>
        </w:r>
      </w:ins>
      <w:ins w:id="36" w:author="Ericsson, Venkat" w:date="2023-10-13T08:10:00Z">
        <w:r w:rsidR="00421FDB">
          <w:rPr>
            <w:lang w:val="en-US"/>
          </w:rPr>
          <w:t>d</w:t>
        </w:r>
      </w:ins>
      <w:ins w:id="37" w:author="New changes in RAN4#108bis" w:date="2023-10-13T13:48:00Z">
        <w:del w:id="38" w:author="Ericsson, Venkat" w:date="2023-10-13T08:10:00Z">
          <w:r w:rsidR="00D50365" w:rsidDel="00421FDB">
            <w:rPr>
              <w:lang w:val="en-US"/>
            </w:rPr>
            <w:delText>D</w:delText>
          </w:r>
        </w:del>
        <w:r w:rsidR="00D50365">
          <w:rPr>
            <w:lang w:val="en-US"/>
          </w:rPr>
          <w:t xml:space="preserve">ual DL </w:t>
        </w:r>
      </w:ins>
      <w:ins w:id="39" w:author="Steven Chen" w:date="2023-10-13T13:01:00Z">
        <w:r w:rsidRPr="009C5807">
          <w:rPr>
            <w:rFonts w:eastAsia="Malgun Gothic"/>
            <w:lang w:val="en-US"/>
          </w:rPr>
          <w:t>TCI</w:t>
        </w:r>
        <w:r w:rsidRPr="009C5807">
          <w:rPr>
            <w:lang w:val="en-US"/>
          </w:rPr>
          <w:t xml:space="preserve"> state switch delay</w:t>
        </w:r>
      </w:ins>
      <w:ins w:id="40" w:author="New changes in RAN4#108bis" w:date="2023-10-13T13:48:00Z">
        <w:r w:rsidR="00D50365">
          <w:rPr>
            <w:lang w:val="en-US"/>
          </w:rPr>
          <w:t xml:space="preserve"> for sDCI and mDCI</w:t>
        </w:r>
      </w:ins>
    </w:p>
    <w:p w14:paraId="1FE523E5" w14:textId="77777777" w:rsidR="00DA7331" w:rsidRDefault="00DA7331" w:rsidP="00DA7331">
      <w:pPr>
        <w:rPr>
          <w:ins w:id="41" w:author="Steven Chen" w:date="2023-10-13T13:01:00Z"/>
          <w:rFonts w:eastAsia="Malgun Gothic"/>
          <w:lang w:val="en-US" w:eastAsia="zh-CN"/>
        </w:rPr>
      </w:pPr>
      <w:ins w:id="42" w:author="Steven Chen" w:date="2023-10-13T13:01:00Z">
        <w:r>
          <w:rPr>
            <w:rFonts w:eastAsia="Malgun Gothic"/>
            <w:lang w:val="en-US" w:eastAsia="zh-CN"/>
          </w:rPr>
          <w:t>For sDCI, i</w:t>
        </w:r>
        <w:r w:rsidRPr="009C5807">
          <w:rPr>
            <w:rFonts w:eastAsia="Malgun Gothic"/>
            <w:lang w:val="en-US" w:eastAsia="zh-CN"/>
          </w:rPr>
          <w:t>f the</w:t>
        </w:r>
        <w:r>
          <w:rPr>
            <w:rFonts w:eastAsia="Malgun Gothic"/>
            <w:lang w:val="en-US" w:eastAsia="zh-CN"/>
          </w:rPr>
          <w:t xml:space="preserve"> dual</w:t>
        </w:r>
        <w:r w:rsidRPr="009C5807">
          <w:rPr>
            <w:rFonts w:eastAsia="Malgun Gothic"/>
            <w:lang w:val="en-US" w:eastAsia="zh-CN"/>
          </w:rPr>
          <w:t xml:space="preserve"> target TCI state</w:t>
        </w:r>
        <w:r>
          <w:rPr>
            <w:rFonts w:eastAsia="Malgun Gothic"/>
            <w:lang w:val="en-US" w:eastAsia="zh-CN"/>
          </w:rPr>
          <w:t>s</w:t>
        </w:r>
        <w:r w:rsidRPr="009C5807">
          <w:rPr>
            <w:rFonts w:eastAsia="Malgun Gothic"/>
            <w:lang w:val="en-US" w:eastAsia="zh-CN"/>
          </w:rPr>
          <w:t xml:space="preserve"> is known, </w:t>
        </w:r>
        <w:r w:rsidRPr="009C5807">
          <w:rPr>
            <w:rFonts w:eastAsia="Malgun Gothic"/>
            <w:lang w:eastAsia="zh-CN"/>
          </w:rPr>
          <w:t>when a</w:t>
        </w:r>
        <w:r w:rsidRPr="009C5807">
          <w:t xml:space="preserve"> UE is configured with the higher layer parameter </w:t>
        </w:r>
        <w:proofErr w:type="spellStart"/>
        <w:r w:rsidRPr="009C5807">
          <w:rPr>
            <w:i/>
          </w:rPr>
          <w:t>tci-PresentInDCI</w:t>
        </w:r>
        <w:proofErr w:type="spellEnd"/>
        <w:r w:rsidRPr="009C5807">
          <w:rPr>
            <w:i/>
          </w:rPr>
          <w:t xml:space="preserve"> </w:t>
        </w:r>
        <w:r w:rsidRPr="003B0F2E">
          <w:rPr>
            <w:iCs/>
          </w:rPr>
          <w:t>from one TRP</w:t>
        </w:r>
        <w:r>
          <w:rPr>
            <w:i/>
          </w:rPr>
          <w:t xml:space="preserve"> </w:t>
        </w:r>
        <w:r w:rsidRPr="009C5807">
          <w:rPr>
            <w:rFonts w:eastAsia="Malgun Gothic"/>
            <w:lang w:eastAsia="zh-CN"/>
          </w:rPr>
          <w:t>which</w:t>
        </w:r>
        <w:r w:rsidRPr="009C5807">
          <w:t xml:space="preserve"> is set as 'enabled'</w:t>
        </w:r>
        <w:r w:rsidRPr="009C5807">
          <w:rPr>
            <w:i/>
          </w:rPr>
          <w:t xml:space="preserve"> </w:t>
        </w:r>
        <w:r w:rsidRPr="009C5807">
          <w:t xml:space="preserve">for the CORESET scheduling </w:t>
        </w:r>
        <w:r>
          <w:t xml:space="preserve">two </w:t>
        </w:r>
        <w:r w:rsidRPr="009C5807">
          <w:t>PDSCH</w:t>
        </w:r>
        <w:r>
          <w:t>s</w:t>
        </w:r>
        <w:r w:rsidRPr="009C5807">
          <w:rPr>
            <w:rFonts w:eastAsia="Malgun Gothic"/>
            <w:lang w:eastAsia="zh-CN"/>
          </w:rPr>
          <w:t xml:space="preserve"> at slot n</w:t>
        </w:r>
        <w:r w:rsidRPr="009C5807">
          <w:t xml:space="preserve">, </w:t>
        </w:r>
        <w:r w:rsidRPr="009C5807">
          <w:rPr>
            <w:lang w:val="en-US" w:eastAsia="zh-CN"/>
          </w:rPr>
          <w:t>UE shall be able to receive PDSCH</w:t>
        </w:r>
        <w:r>
          <w:rPr>
            <w:lang w:val="en-US" w:eastAsia="zh-CN"/>
          </w:rPr>
          <w:t>s</w:t>
        </w:r>
        <w:r w:rsidRPr="009C5807">
          <w:rPr>
            <w:rFonts w:eastAsia="Malgun Gothic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target </w:t>
        </w:r>
        <w:r w:rsidRPr="009C5807">
          <w:rPr>
            <w:rFonts w:eastAsia="Malgun Gothic"/>
            <w:lang w:val="en-US" w:eastAsia="zh-CN"/>
          </w:rPr>
          <w:t>TCI state</w:t>
        </w:r>
        <w:r>
          <w:rPr>
            <w:rFonts w:eastAsia="Malgun Gothic"/>
            <w:lang w:val="en-US" w:eastAsia="zh-CN"/>
          </w:rPr>
          <w:t>s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>
          <w:rPr>
            <w:lang w:val="en-US" w:eastAsia="zh-CN"/>
          </w:rPr>
          <w:t xml:space="preserve"> slot n+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val="en-US" w:eastAsia="zh-CN"/>
          </w:rPr>
          <w:t xml:space="preserve">, where, 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eastAsia="zh-CN"/>
          </w:rPr>
          <w:t xml:space="preserve"> is the time required by the UE to perform PDCCH reception and </w:t>
        </w:r>
        <w:r w:rsidRPr="009C5807">
          <w:t>apply spatial QCL information received in DCI for PDSCH</w:t>
        </w:r>
        <w:r>
          <w:t>s</w:t>
        </w:r>
        <w:r w:rsidRPr="009C5807">
          <w:t xml:space="preserve"> processing as described in TS 38.214 [</w:t>
        </w:r>
        <w:r w:rsidRPr="009C5807">
          <w:rPr>
            <w:rFonts w:eastAsia="Malgun Gothic"/>
            <w:lang w:eastAsia="zh-CN"/>
          </w:rPr>
          <w:t>26</w:t>
        </w:r>
        <w:r w:rsidRPr="009C5807">
          <w:t>]</w:t>
        </w:r>
        <w:r w:rsidRPr="009C5807">
          <w:rPr>
            <w:rFonts w:eastAsia="Malgun Gothic"/>
            <w:lang w:eastAsia="zh-CN"/>
          </w:rPr>
          <w:t xml:space="preserve">, the value of 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eastAsia="zh-CN"/>
          </w:rPr>
          <w:t xml:space="preserve"> is defined in TS 38.</w:t>
        </w:r>
        <w:r w:rsidRPr="009C5807">
          <w:rPr>
            <w:rFonts w:hint="eastAsia"/>
            <w:lang w:eastAsia="zh-CN"/>
          </w:rPr>
          <w:t xml:space="preserve">331 </w:t>
        </w:r>
        <w:r w:rsidRPr="009C5807">
          <w:rPr>
            <w:rFonts w:eastAsia="Malgun Gothic"/>
            <w:lang w:eastAsia="zh-CN"/>
          </w:rPr>
          <w:t>[</w:t>
        </w:r>
        <w:r w:rsidRPr="009C5807">
          <w:rPr>
            <w:rFonts w:hint="eastAsia"/>
            <w:lang w:eastAsia="zh-CN"/>
          </w:rPr>
          <w:t>2</w:t>
        </w:r>
        <w:r w:rsidRPr="009C5807">
          <w:rPr>
            <w:rFonts w:eastAsia="Malgun Gothic"/>
            <w:lang w:eastAsia="zh-CN"/>
          </w:rPr>
          <w:t>]</w:t>
        </w:r>
        <w:r w:rsidRPr="009C5807">
          <w:rPr>
            <w:rFonts w:eastAsia="Malgun Gothic"/>
            <w:lang w:val="en-US" w:eastAsia="zh-CN"/>
          </w:rPr>
          <w:t>.</w:t>
        </w:r>
      </w:ins>
    </w:p>
    <w:p w14:paraId="349EBE71" w14:textId="6DBFD536" w:rsidR="00DA7331" w:rsidRDefault="00DA7331" w:rsidP="00DA7331">
      <w:pPr>
        <w:rPr>
          <w:ins w:id="43" w:author="Steven Chen" w:date="2023-10-13T13:01:00Z"/>
          <w:rFonts w:eastAsia="Malgun Gothic"/>
          <w:lang w:eastAsia="zh-CN"/>
        </w:rPr>
      </w:pPr>
      <w:ins w:id="44" w:author="Steven Chen" w:date="2023-10-13T13:01:00Z">
        <w:r>
          <w:rPr>
            <w:rFonts w:eastAsia="Malgun Gothic"/>
            <w:lang w:val="en-US" w:eastAsia="zh-CN"/>
          </w:rPr>
          <w:t xml:space="preserve">For </w:t>
        </w:r>
        <w:proofErr w:type="spellStart"/>
        <w:r>
          <w:rPr>
            <w:rFonts w:eastAsia="Malgun Gothic"/>
            <w:lang w:val="en-US" w:eastAsia="zh-CN"/>
          </w:rPr>
          <w:t>mDCI</w:t>
        </w:r>
        <w:proofErr w:type="spellEnd"/>
        <w:r>
          <w:rPr>
            <w:rFonts w:eastAsia="Malgun Gothic"/>
            <w:lang w:val="en-US" w:eastAsia="zh-CN"/>
          </w:rPr>
          <w:t>, i</w:t>
        </w:r>
        <w:r w:rsidRPr="009C5807">
          <w:rPr>
            <w:rFonts w:eastAsia="Malgun Gothic"/>
            <w:lang w:val="en-US" w:eastAsia="zh-CN"/>
          </w:rPr>
          <w:t>f the</w:t>
        </w:r>
        <w:r>
          <w:rPr>
            <w:rFonts w:eastAsia="Malgun Gothic"/>
            <w:lang w:val="en-US" w:eastAsia="zh-CN"/>
          </w:rPr>
          <w:t xml:space="preserve"> dual</w:t>
        </w:r>
        <w:r w:rsidRPr="009C5807">
          <w:rPr>
            <w:rFonts w:eastAsia="Malgun Gothic"/>
            <w:lang w:val="en-US" w:eastAsia="zh-CN"/>
          </w:rPr>
          <w:t xml:space="preserve"> target TCI state</w:t>
        </w:r>
        <w:r>
          <w:rPr>
            <w:rFonts w:eastAsia="Malgun Gothic"/>
            <w:lang w:val="en-US" w:eastAsia="zh-CN"/>
          </w:rPr>
          <w:t>s</w:t>
        </w:r>
        <w:r w:rsidRPr="009C5807">
          <w:rPr>
            <w:rFonts w:eastAsia="Malgun Gothic"/>
            <w:lang w:val="en-US" w:eastAsia="zh-CN"/>
          </w:rPr>
          <w:t xml:space="preserve"> is known, </w:t>
        </w:r>
        <w:r w:rsidRPr="009C5807">
          <w:rPr>
            <w:rFonts w:eastAsia="Malgun Gothic"/>
            <w:lang w:eastAsia="zh-CN"/>
          </w:rPr>
          <w:t>when a</w:t>
        </w:r>
        <w:r w:rsidRPr="009C5807">
          <w:t xml:space="preserve"> UE is configured with the higher layer parameter </w:t>
        </w:r>
        <w:proofErr w:type="spellStart"/>
        <w:r w:rsidRPr="009C5807">
          <w:rPr>
            <w:i/>
          </w:rPr>
          <w:t>tci-PresentInDCI</w:t>
        </w:r>
        <w:proofErr w:type="spellEnd"/>
        <w:r w:rsidRPr="009C5807">
          <w:rPr>
            <w:i/>
          </w:rPr>
          <w:t xml:space="preserve"> </w:t>
        </w:r>
        <w:r w:rsidRPr="003B0F2E">
          <w:rPr>
            <w:iCs/>
          </w:rPr>
          <w:t>from two TRPs</w:t>
        </w:r>
        <w:r>
          <w:rPr>
            <w:i/>
          </w:rPr>
          <w:t xml:space="preserve"> </w:t>
        </w:r>
        <w:r w:rsidRPr="009C5807">
          <w:rPr>
            <w:rFonts w:eastAsia="Malgun Gothic"/>
            <w:lang w:eastAsia="zh-CN"/>
          </w:rPr>
          <w:t>which</w:t>
        </w:r>
        <w:r w:rsidRPr="009C5807">
          <w:t xml:space="preserve"> is set as 'enabled'</w:t>
        </w:r>
        <w:r w:rsidRPr="009C5807">
          <w:rPr>
            <w:i/>
          </w:rPr>
          <w:t xml:space="preserve"> </w:t>
        </w:r>
        <w:r w:rsidRPr="009C5807">
          <w:t xml:space="preserve">for the </w:t>
        </w:r>
        <w:r>
          <w:t>DCIs</w:t>
        </w:r>
        <w:r w:rsidRPr="009C5807">
          <w:t xml:space="preserve"> scheduling </w:t>
        </w:r>
        <w:r>
          <w:t xml:space="preserve">two </w:t>
        </w:r>
        <w:r w:rsidRPr="009C5807">
          <w:t>PDSCH</w:t>
        </w:r>
        <w:r>
          <w:t>s</w:t>
        </w:r>
        <w:r w:rsidRPr="009C5807">
          <w:rPr>
            <w:rFonts w:eastAsia="Malgun Gothic"/>
            <w:lang w:eastAsia="zh-CN"/>
          </w:rPr>
          <w:t xml:space="preserve"> at slot n</w:t>
        </w:r>
        <w:r>
          <w:rPr>
            <w:rFonts w:eastAsia="Malgun Gothic"/>
            <w:lang w:eastAsia="zh-CN"/>
          </w:rPr>
          <w:t>1 and n2 respectively</w:t>
        </w:r>
        <w:r w:rsidRPr="009C5807">
          <w:t xml:space="preserve">, </w:t>
        </w:r>
        <w:r w:rsidRPr="009C5807">
          <w:rPr>
            <w:lang w:val="en-US" w:eastAsia="zh-CN"/>
          </w:rPr>
          <w:t>UE shall be able to receive PDSCH</w:t>
        </w:r>
        <w:r>
          <w:rPr>
            <w:lang w:val="en-US" w:eastAsia="zh-CN"/>
          </w:rPr>
          <w:t>s</w:t>
        </w:r>
        <w:r w:rsidRPr="009C5807">
          <w:rPr>
            <w:rFonts w:eastAsia="Malgun Gothic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target </w:t>
        </w:r>
        <w:r w:rsidRPr="009C5807">
          <w:rPr>
            <w:rFonts w:eastAsia="Malgun Gothic"/>
            <w:lang w:val="en-US" w:eastAsia="zh-CN"/>
          </w:rPr>
          <w:t>TCI state</w:t>
        </w:r>
        <w:r>
          <w:rPr>
            <w:rFonts w:eastAsia="Malgun Gothic"/>
            <w:lang w:val="en-US" w:eastAsia="zh-CN"/>
          </w:rPr>
          <w:t>s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>
          <w:rPr>
            <w:lang w:val="en-US" w:eastAsia="zh-CN"/>
          </w:rPr>
          <w:t xml:space="preserve"> slot n</w:t>
        </w:r>
        <w:r>
          <w:rPr>
            <w:lang w:val="en-US" w:eastAsia="zh-CN"/>
          </w:rPr>
          <w:t xml:space="preserve">1 </w:t>
        </w:r>
        <w:r w:rsidRPr="009C5807">
          <w:rPr>
            <w:lang w:val="en-US" w:eastAsia="zh-CN"/>
          </w:rPr>
          <w:t>+</w:t>
        </w:r>
        <w:r>
          <w:rPr>
            <w:lang w:val="en-US" w:eastAsia="zh-CN"/>
          </w:rPr>
          <w:t xml:space="preserve"> </w:t>
        </w:r>
        <w:proofErr w:type="spellStart"/>
        <w:r w:rsidRPr="009C5807">
          <w:rPr>
            <w:rFonts w:eastAsia="Malgun Gothic"/>
            <w:i/>
            <w:iCs/>
            <w:lang w:eastAsia="zh-CN"/>
          </w:rPr>
          <w:t>timeDurationForQCL</w:t>
        </w:r>
        <w:proofErr w:type="spellEnd"/>
        <w:r>
          <w:rPr>
            <w:rFonts w:eastAsia="Malgun Gothic"/>
            <w:i/>
            <w:iCs/>
            <w:lang w:eastAsia="zh-CN"/>
          </w:rPr>
          <w:t xml:space="preserve"> </w:t>
        </w:r>
        <w:r w:rsidRPr="00552F04">
          <w:rPr>
            <w:rFonts w:eastAsia="Malgun Gothic"/>
            <w:lang w:eastAsia="zh-CN"/>
          </w:rPr>
          <w:t xml:space="preserve">and slot </w:t>
        </w:r>
        <w:r w:rsidRPr="00C46567">
          <w:rPr>
            <w:lang w:val="en-US" w:eastAsia="zh-CN"/>
          </w:rPr>
          <w:t xml:space="preserve">n2 + </w:t>
        </w:r>
        <w:proofErr w:type="spellStart"/>
        <w:r w:rsidRPr="00C46567">
          <w:rPr>
            <w:rFonts w:eastAsia="Malgun Gothic"/>
            <w:i/>
            <w:iCs/>
            <w:lang w:eastAsia="zh-CN"/>
          </w:rPr>
          <w:t>timeDurationForQCL</w:t>
        </w:r>
        <w:proofErr w:type="spellEnd"/>
        <w:r w:rsidRPr="00552F04">
          <w:rPr>
            <w:rFonts w:eastAsia="Malgun Gothic"/>
            <w:lang w:eastAsia="zh-CN"/>
          </w:rPr>
          <w:t xml:space="preserve"> </w:t>
        </w:r>
        <w:proofErr w:type="spellStart"/>
        <w:r w:rsidRPr="00552F04">
          <w:rPr>
            <w:rFonts w:eastAsia="Malgun Gothic"/>
            <w:lang w:eastAsia="zh-CN"/>
          </w:rPr>
          <w:t>respecitvely</w:t>
        </w:r>
        <w:proofErr w:type="spellEnd"/>
        <w:r w:rsidRPr="009C5807">
          <w:rPr>
            <w:rFonts w:eastAsia="Malgun Gothic"/>
            <w:lang w:val="en-US" w:eastAsia="zh-CN"/>
          </w:rPr>
          <w:t xml:space="preserve">, where, 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eastAsia="zh-CN"/>
          </w:rPr>
          <w:t xml:space="preserve"> is the time required by the UE to perform PDCCH reception and </w:t>
        </w:r>
        <w:r w:rsidRPr="009C5807">
          <w:t>apply spatial QCL information received in DCI for PDSCH</w:t>
        </w:r>
        <w:r>
          <w:t>s</w:t>
        </w:r>
        <w:r w:rsidRPr="009C5807">
          <w:t xml:space="preserve"> processing as described in TS 38.214 [</w:t>
        </w:r>
        <w:r w:rsidRPr="009C5807">
          <w:rPr>
            <w:rFonts w:eastAsia="Malgun Gothic"/>
            <w:lang w:eastAsia="zh-CN"/>
          </w:rPr>
          <w:t>26</w:t>
        </w:r>
        <w:r w:rsidRPr="009C5807">
          <w:t>]</w:t>
        </w:r>
        <w:r w:rsidRPr="009C5807">
          <w:rPr>
            <w:rFonts w:eastAsia="Malgun Gothic"/>
            <w:lang w:eastAsia="zh-CN"/>
          </w:rPr>
          <w:t xml:space="preserve">, the value of 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eastAsia="zh-CN"/>
          </w:rPr>
          <w:t xml:space="preserve"> is defined in TS 38.</w:t>
        </w:r>
        <w:r w:rsidRPr="009C5807">
          <w:rPr>
            <w:rFonts w:hint="eastAsia"/>
            <w:lang w:eastAsia="zh-CN"/>
          </w:rPr>
          <w:t xml:space="preserve">331 </w:t>
        </w:r>
        <w:r w:rsidRPr="009C5807">
          <w:rPr>
            <w:rFonts w:eastAsia="Malgun Gothic"/>
            <w:lang w:eastAsia="zh-CN"/>
          </w:rPr>
          <w:t>[</w:t>
        </w:r>
        <w:r w:rsidRPr="009C5807">
          <w:rPr>
            <w:rFonts w:hint="eastAsia"/>
            <w:lang w:eastAsia="zh-CN"/>
          </w:rPr>
          <w:t>2</w:t>
        </w:r>
        <w:r w:rsidRPr="009C5807">
          <w:rPr>
            <w:rFonts w:eastAsia="Malgun Gothic"/>
            <w:lang w:eastAsia="zh-CN"/>
          </w:rPr>
          <w:t>]</w:t>
        </w:r>
        <w:r>
          <w:rPr>
            <w:rFonts w:eastAsia="Malgun Gothic"/>
            <w:lang w:eastAsia="zh-CN"/>
          </w:rPr>
          <w:t>.</w:t>
        </w:r>
      </w:ins>
      <w:ins w:id="45" w:author="New changes in RAN4#108bis" w:date="2023-10-13T13:48:00Z">
        <w:r w:rsidR="00D50365">
          <w:rPr>
            <w:rFonts w:eastAsia="Malgun Gothic"/>
            <w:lang w:eastAsia="zh-CN"/>
          </w:rPr>
          <w:t xml:space="preserve"> The requirements apply provided that the offset </w:t>
        </w:r>
        <w:proofErr w:type="spellStart"/>
        <w:r w:rsidR="00D50365">
          <w:rPr>
            <w:rFonts w:eastAsia="Malgun Gothic"/>
            <w:lang w:eastAsia="zh-CN"/>
          </w:rPr>
          <w:t>betweeen</w:t>
        </w:r>
        <w:proofErr w:type="spellEnd"/>
        <w:r w:rsidR="00D50365">
          <w:rPr>
            <w:rFonts w:eastAsia="Malgun Gothic"/>
            <w:lang w:eastAsia="zh-CN"/>
          </w:rPr>
          <w:t xml:space="preserve"> the reception of the DCI received in slot n1 and PDSCH scheduled by DCI received in slot n2 is equal to or greater than </w:t>
        </w:r>
        <w:r w:rsidR="00D50365" w:rsidRPr="00C46567">
          <w:rPr>
            <w:rFonts w:eastAsia="Malgun Gothic"/>
            <w:i/>
            <w:iCs/>
            <w:lang w:eastAsia="zh-CN"/>
          </w:rPr>
          <w:t>timeDurationForQCL</w:t>
        </w:r>
        <w:r w:rsidR="00D50365">
          <w:rPr>
            <w:rFonts w:eastAsia="Malgun Gothic"/>
            <w:iCs/>
            <w:lang w:eastAsia="zh-CN"/>
          </w:rPr>
          <w:t xml:space="preserve">, and </w:t>
        </w:r>
        <w:r w:rsidR="00D50365">
          <w:rPr>
            <w:rFonts w:eastAsia="Malgun Gothic"/>
            <w:lang w:eastAsia="zh-CN"/>
          </w:rPr>
          <w:t xml:space="preserve">the offset </w:t>
        </w:r>
        <w:proofErr w:type="spellStart"/>
        <w:r w:rsidR="00D50365">
          <w:rPr>
            <w:rFonts w:eastAsia="Malgun Gothic"/>
            <w:lang w:eastAsia="zh-CN"/>
          </w:rPr>
          <w:t>betweeen</w:t>
        </w:r>
        <w:proofErr w:type="spellEnd"/>
        <w:r w:rsidR="00D50365">
          <w:rPr>
            <w:rFonts w:eastAsia="Malgun Gothic"/>
            <w:lang w:eastAsia="zh-CN"/>
          </w:rPr>
          <w:t xml:space="preserve"> the reception of the DCI received in slot n2 and PDSCH scheduled by DCI received in slot n1 is equal to or greater than </w:t>
        </w:r>
        <w:r w:rsidR="00D50365" w:rsidRPr="00C46567">
          <w:rPr>
            <w:rFonts w:eastAsia="Malgun Gothic"/>
            <w:i/>
            <w:iCs/>
            <w:lang w:eastAsia="zh-CN"/>
          </w:rPr>
          <w:t>timeDurationForQCL</w:t>
        </w:r>
        <w:r w:rsidR="00D50365">
          <w:rPr>
            <w:rFonts w:eastAsia="Malgun Gothic"/>
            <w:iCs/>
            <w:lang w:eastAsia="zh-CN"/>
          </w:rPr>
          <w:t>.</w:t>
        </w:r>
      </w:ins>
    </w:p>
    <w:p w14:paraId="48FCBC02" w14:textId="77777777" w:rsidR="00DA7331" w:rsidRDefault="00DA7331" w:rsidP="00DA7331">
      <w:pPr>
        <w:rPr>
          <w:ins w:id="46" w:author="New changes in RAN4#108bis" w:date="2023-10-13T13:48:00Z"/>
          <w:rFonts w:eastAsia="Malgun Gothic"/>
          <w:lang w:eastAsia="zh-CN"/>
        </w:rPr>
      </w:pPr>
      <w:ins w:id="47" w:author="Steven Chen" w:date="2023-10-13T13:01:00Z">
        <w:r w:rsidRPr="009C5807">
          <w:rPr>
            <w:rFonts w:eastAsia="Malgun Gothic"/>
            <w:lang w:eastAsia="zh-CN"/>
          </w:rPr>
          <w:t xml:space="preserve">The known condition for </w:t>
        </w:r>
        <w:r>
          <w:rPr>
            <w:rFonts w:eastAsia="Malgun Gothic"/>
            <w:lang w:eastAsia="zh-CN"/>
          </w:rPr>
          <w:t xml:space="preserve">dual </w:t>
        </w:r>
        <w:r w:rsidRPr="009C5807">
          <w:rPr>
            <w:rFonts w:eastAsia="Malgun Gothic"/>
            <w:lang w:eastAsia="zh-CN"/>
          </w:rPr>
          <w:t>TCI state</w:t>
        </w:r>
        <w:r>
          <w:rPr>
            <w:rFonts w:eastAsia="Malgun Gothic"/>
            <w:lang w:eastAsia="zh-CN"/>
          </w:rPr>
          <w:t>s</w:t>
        </w:r>
        <w:r w:rsidRPr="009C5807">
          <w:rPr>
            <w:rFonts w:eastAsia="Malgun Gothic"/>
            <w:lang w:eastAsia="zh-CN"/>
          </w:rPr>
          <w:t xml:space="preserve"> defined in </w:t>
        </w:r>
        <w:r w:rsidRPr="009C5807">
          <w:rPr>
            <w:lang w:val="en-US" w:eastAsia="ko-KR"/>
          </w:rPr>
          <w:t>clause</w:t>
        </w:r>
        <w:r w:rsidRPr="009C5807">
          <w:rPr>
            <w:rFonts w:eastAsia="Malgun Gothic"/>
            <w:lang w:eastAsia="zh-CN"/>
          </w:rPr>
          <w:t xml:space="preserve"> 8.10</w:t>
        </w:r>
        <w:r>
          <w:rPr>
            <w:rFonts w:eastAsia="Malgun Gothic"/>
            <w:lang w:eastAsia="zh-CN"/>
          </w:rPr>
          <w:t>D</w:t>
        </w:r>
        <w:r w:rsidRPr="009C5807">
          <w:rPr>
            <w:rFonts w:eastAsia="Malgun Gothic"/>
            <w:lang w:eastAsia="zh-CN"/>
          </w:rPr>
          <w:t xml:space="preserve">.2 is applied. </w:t>
        </w:r>
      </w:ins>
    </w:p>
    <w:p w14:paraId="463C50E2" w14:textId="48AB5919" w:rsidR="00F14375" w:rsidRPr="00F14375" w:rsidRDefault="00F14375" w:rsidP="00DA7331">
      <w:pPr>
        <w:rPr>
          <w:ins w:id="48" w:author="Steven Chen" w:date="2023-10-13T13:01:00Z"/>
          <w:lang w:eastAsia="zh-CN"/>
          <w:rPrChange w:id="49" w:author="New changes in RAN4#108bis" w:date="2023-10-13T13:48:00Z">
            <w:rPr>
              <w:ins w:id="50" w:author="Steven Chen" w:date="2023-10-13T13:01:00Z"/>
              <w:rFonts w:eastAsia="Malgun Gothic"/>
              <w:lang w:eastAsia="zh-CN"/>
            </w:rPr>
          </w:rPrChange>
        </w:rPr>
      </w:pPr>
      <w:ins w:id="51" w:author="New changes in RAN4#108bis" w:date="2023-10-13T13:48:00Z">
        <w:r>
          <w:rPr>
            <w:lang w:eastAsia="zh-CN"/>
          </w:rPr>
          <w:lastRenderedPageBreak/>
          <w:t xml:space="preserve">Editor notes: FFS when the time offset between DCI and PDSCH from different TRPs are less than </w:t>
        </w:r>
        <w:r w:rsidRPr="00C46567">
          <w:rPr>
            <w:rFonts w:eastAsia="Malgun Gothic"/>
            <w:i/>
            <w:iCs/>
            <w:lang w:eastAsia="zh-CN"/>
          </w:rPr>
          <w:t>timeDurationForQCL</w:t>
        </w:r>
        <w:r>
          <w:rPr>
            <w:rFonts w:eastAsia="Malgun Gothic"/>
            <w:iCs/>
            <w:lang w:eastAsia="zh-CN"/>
          </w:rPr>
          <w:t>.</w:t>
        </w:r>
      </w:ins>
    </w:p>
    <w:p w14:paraId="4C88B20E" w14:textId="77777777" w:rsidR="00DA7331" w:rsidRDefault="00DA7331">
      <w:pPr>
        <w:rPr>
          <w:noProof/>
        </w:rPr>
      </w:pPr>
    </w:p>
    <w:p w14:paraId="18708203" w14:textId="087F4D10" w:rsidR="00A76638" w:rsidRPr="00217569" w:rsidRDefault="00A76638" w:rsidP="00A766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9F07CC">
        <w:rPr>
          <w:rFonts w:ascii="Arial" w:hAnsi="Arial" w:cs="Arial"/>
          <w:noProof/>
          <w:color w:val="FF0000"/>
        </w:rPr>
        <w:t>2</w:t>
      </w:r>
    </w:p>
    <w:p w14:paraId="6785F0B7" w14:textId="77777777" w:rsidR="00A76638" w:rsidRDefault="00A76638">
      <w:pPr>
        <w:rPr>
          <w:noProof/>
        </w:rPr>
      </w:pPr>
    </w:p>
    <w:sectPr w:rsidR="00A76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B3EC9" w14:textId="77777777" w:rsidR="00EC5F67" w:rsidRDefault="00EC5F67">
      <w:r>
        <w:separator/>
      </w:r>
    </w:p>
  </w:endnote>
  <w:endnote w:type="continuationSeparator" w:id="0">
    <w:p w14:paraId="0F795FE4" w14:textId="77777777" w:rsidR="00EC5F67" w:rsidRDefault="00EC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ACC11" w14:textId="77777777" w:rsidR="00EC5F67" w:rsidRDefault="00EC5F67">
      <w:r>
        <w:separator/>
      </w:r>
    </w:p>
  </w:footnote>
  <w:footnote w:type="continuationSeparator" w:id="0">
    <w:p w14:paraId="637DE985" w14:textId="77777777" w:rsidR="00EC5F67" w:rsidRDefault="00EC5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204E8"/>
    <w:multiLevelType w:val="hybridMultilevel"/>
    <w:tmpl w:val="BBB6E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29092">
    <w:abstractNumId w:val="0"/>
  </w:num>
  <w:num w:numId="2" w16cid:durableId="16550661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Chen">
    <w15:presenceInfo w15:providerId="AD" w15:userId="S::steven.x.chen@apple.com::10ea9683-ed83-481e-a5e6-8d5c3a796c5e"/>
  </w15:person>
  <w15:person w15:author="Ericsson, Venkat">
    <w15:presenceInfo w15:providerId="None" w15:userId="Ericsson, Venkat"/>
  </w15:person>
  <w15:person w15:author="New changes in RAN4#108bis">
    <w15:presenceInfo w15:providerId="None" w15:userId="New changes in RAN4#108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1F"/>
    <w:rsid w:val="00061148"/>
    <w:rsid w:val="000A6394"/>
    <w:rsid w:val="000B7DE2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172"/>
    <w:rsid w:val="001E41F3"/>
    <w:rsid w:val="001F4999"/>
    <w:rsid w:val="00207B9A"/>
    <w:rsid w:val="002522D0"/>
    <w:rsid w:val="0025363A"/>
    <w:rsid w:val="0026004D"/>
    <w:rsid w:val="002640DD"/>
    <w:rsid w:val="00275D12"/>
    <w:rsid w:val="00284FEB"/>
    <w:rsid w:val="002860C4"/>
    <w:rsid w:val="002B5741"/>
    <w:rsid w:val="002C577C"/>
    <w:rsid w:val="002C7658"/>
    <w:rsid w:val="002E472E"/>
    <w:rsid w:val="00305409"/>
    <w:rsid w:val="00305787"/>
    <w:rsid w:val="00315AFF"/>
    <w:rsid w:val="00332FAB"/>
    <w:rsid w:val="003609EF"/>
    <w:rsid w:val="0036231A"/>
    <w:rsid w:val="00374DD4"/>
    <w:rsid w:val="003A2AAE"/>
    <w:rsid w:val="003E1A36"/>
    <w:rsid w:val="00410371"/>
    <w:rsid w:val="00421FDB"/>
    <w:rsid w:val="004242F1"/>
    <w:rsid w:val="004B75B7"/>
    <w:rsid w:val="004F221A"/>
    <w:rsid w:val="005004FD"/>
    <w:rsid w:val="0050537F"/>
    <w:rsid w:val="005141D9"/>
    <w:rsid w:val="0051580D"/>
    <w:rsid w:val="00547111"/>
    <w:rsid w:val="00562606"/>
    <w:rsid w:val="00586881"/>
    <w:rsid w:val="00592D74"/>
    <w:rsid w:val="005E2C44"/>
    <w:rsid w:val="006108C5"/>
    <w:rsid w:val="00621188"/>
    <w:rsid w:val="006257ED"/>
    <w:rsid w:val="0063221C"/>
    <w:rsid w:val="006373D8"/>
    <w:rsid w:val="006474EB"/>
    <w:rsid w:val="00653DE4"/>
    <w:rsid w:val="00665C47"/>
    <w:rsid w:val="00695808"/>
    <w:rsid w:val="006B1094"/>
    <w:rsid w:val="006B46FB"/>
    <w:rsid w:val="006E21FB"/>
    <w:rsid w:val="00715AB3"/>
    <w:rsid w:val="00792342"/>
    <w:rsid w:val="007977A8"/>
    <w:rsid w:val="007B512A"/>
    <w:rsid w:val="007C1CD2"/>
    <w:rsid w:val="007C2097"/>
    <w:rsid w:val="007D29E9"/>
    <w:rsid w:val="007D6A07"/>
    <w:rsid w:val="007F7259"/>
    <w:rsid w:val="008040A8"/>
    <w:rsid w:val="00804498"/>
    <w:rsid w:val="008279FA"/>
    <w:rsid w:val="00854017"/>
    <w:rsid w:val="008626E7"/>
    <w:rsid w:val="00870EE7"/>
    <w:rsid w:val="008863B9"/>
    <w:rsid w:val="008A45A6"/>
    <w:rsid w:val="008C78EC"/>
    <w:rsid w:val="008D3CCC"/>
    <w:rsid w:val="008F3789"/>
    <w:rsid w:val="008F686C"/>
    <w:rsid w:val="0090595A"/>
    <w:rsid w:val="009148DE"/>
    <w:rsid w:val="00941E30"/>
    <w:rsid w:val="0096059B"/>
    <w:rsid w:val="009777D9"/>
    <w:rsid w:val="00991B88"/>
    <w:rsid w:val="009A5753"/>
    <w:rsid w:val="009A579D"/>
    <w:rsid w:val="009B779D"/>
    <w:rsid w:val="009E3297"/>
    <w:rsid w:val="009F07CC"/>
    <w:rsid w:val="009F734F"/>
    <w:rsid w:val="00A1200E"/>
    <w:rsid w:val="00A246B6"/>
    <w:rsid w:val="00A47E70"/>
    <w:rsid w:val="00A50CF0"/>
    <w:rsid w:val="00A543BE"/>
    <w:rsid w:val="00A76638"/>
    <w:rsid w:val="00A7671C"/>
    <w:rsid w:val="00AA2CBC"/>
    <w:rsid w:val="00AB1CB5"/>
    <w:rsid w:val="00AC5820"/>
    <w:rsid w:val="00AD1CD8"/>
    <w:rsid w:val="00B258BB"/>
    <w:rsid w:val="00B44A91"/>
    <w:rsid w:val="00B67B97"/>
    <w:rsid w:val="00B8420A"/>
    <w:rsid w:val="00B968C8"/>
    <w:rsid w:val="00BA3EC5"/>
    <w:rsid w:val="00BA51D9"/>
    <w:rsid w:val="00BB5DFC"/>
    <w:rsid w:val="00BD279D"/>
    <w:rsid w:val="00BD6BB8"/>
    <w:rsid w:val="00C03CF9"/>
    <w:rsid w:val="00C33C7F"/>
    <w:rsid w:val="00C66BA2"/>
    <w:rsid w:val="00C870F6"/>
    <w:rsid w:val="00C95985"/>
    <w:rsid w:val="00C97213"/>
    <w:rsid w:val="00CC5026"/>
    <w:rsid w:val="00CC68D0"/>
    <w:rsid w:val="00CD28F3"/>
    <w:rsid w:val="00CF6969"/>
    <w:rsid w:val="00D03F9A"/>
    <w:rsid w:val="00D06D51"/>
    <w:rsid w:val="00D24991"/>
    <w:rsid w:val="00D50255"/>
    <w:rsid w:val="00D50365"/>
    <w:rsid w:val="00D5131B"/>
    <w:rsid w:val="00D66520"/>
    <w:rsid w:val="00D84AE9"/>
    <w:rsid w:val="00DA7331"/>
    <w:rsid w:val="00DE34CF"/>
    <w:rsid w:val="00DF1556"/>
    <w:rsid w:val="00E13F3D"/>
    <w:rsid w:val="00E34898"/>
    <w:rsid w:val="00E46350"/>
    <w:rsid w:val="00E9048A"/>
    <w:rsid w:val="00E941E3"/>
    <w:rsid w:val="00EA2247"/>
    <w:rsid w:val="00EB09B7"/>
    <w:rsid w:val="00EC1801"/>
    <w:rsid w:val="00EC49B1"/>
    <w:rsid w:val="00EC5F67"/>
    <w:rsid w:val="00EE7B44"/>
    <w:rsid w:val="00EE7D7C"/>
    <w:rsid w:val="00EF0A13"/>
    <w:rsid w:val="00EF44F3"/>
    <w:rsid w:val="00F14375"/>
    <w:rsid w:val="00F25D98"/>
    <w:rsid w:val="00F300FB"/>
    <w:rsid w:val="00F84A42"/>
    <w:rsid w:val="00FA6440"/>
    <w:rsid w:val="00FB205E"/>
    <w:rsid w:val="00FB6386"/>
    <w:rsid w:val="00FC6700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04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004F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004FD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004FD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A766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66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66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66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66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779D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qFormat/>
    <w:rsid w:val="009B779D"/>
    <w:rPr>
      <w:rFonts w:ascii="Times New Roman" w:eastAsia="MS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29E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7D29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D29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7D29E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7D29E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7D29E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B44A9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A73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A7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New changes in RAN4#108bis</cp:lastModifiedBy>
  <cp:revision>4</cp:revision>
  <cp:lastPrinted>1900-01-01T07:58:17Z</cp:lastPrinted>
  <dcterms:created xsi:type="dcterms:W3CDTF">2023-10-13T06:30:00Z</dcterms:created>
  <dcterms:modified xsi:type="dcterms:W3CDTF">2023-10-13T06:31:00Z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